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DB9" w:rsidRPr="002C20B9" w:rsidRDefault="009E4DB9" w:rsidP="001F34BC">
      <w:pPr>
        <w:spacing w:after="0"/>
        <w:jc w:val="center"/>
        <w:rPr>
          <w:b/>
          <w:sz w:val="28"/>
          <w:szCs w:val="28"/>
        </w:rPr>
      </w:pPr>
    </w:p>
    <w:p w:rsidR="009E4DB9" w:rsidRPr="002C20B9" w:rsidRDefault="009E4DB9" w:rsidP="002C20B9">
      <w:pPr>
        <w:spacing w:after="0"/>
        <w:jc w:val="center"/>
        <w:rPr>
          <w:b/>
          <w:sz w:val="28"/>
          <w:szCs w:val="28"/>
        </w:rPr>
      </w:pPr>
      <w:smartTag w:uri="urn:schemas-microsoft-com:office:smarttags" w:element="place">
        <w:smartTag w:uri="urn:schemas-microsoft-com:office:smarttags" w:element="PlaceName">
          <w:r w:rsidRPr="002C20B9">
            <w:rPr>
              <w:b/>
              <w:sz w:val="28"/>
              <w:szCs w:val="28"/>
            </w:rPr>
            <w:t>Lockport</w:t>
          </w:r>
        </w:smartTag>
        <w:r w:rsidRPr="002C20B9">
          <w:rPr>
            <w:b/>
            <w:sz w:val="28"/>
            <w:szCs w:val="28"/>
          </w:rPr>
          <w:t xml:space="preserve"> </w:t>
        </w:r>
        <w:smartTag w:uri="urn:schemas-microsoft-com:office:smarttags" w:element="PlaceType">
          <w:r w:rsidRPr="002C20B9">
            <w:rPr>
              <w:b/>
              <w:sz w:val="28"/>
              <w:szCs w:val="28"/>
            </w:rPr>
            <w:t>City</w:t>
          </w:r>
        </w:smartTag>
        <w:r w:rsidRPr="002C20B9">
          <w:rPr>
            <w:b/>
            <w:sz w:val="28"/>
            <w:szCs w:val="28"/>
          </w:rPr>
          <w:t xml:space="preserve"> </w:t>
        </w:r>
        <w:smartTag w:uri="urn:schemas-microsoft-com:office:smarttags" w:element="PlaceType">
          <w:r w:rsidRPr="002C20B9">
            <w:rPr>
              <w:b/>
              <w:sz w:val="28"/>
              <w:szCs w:val="28"/>
            </w:rPr>
            <w:t>School District</w:t>
          </w:r>
        </w:smartTag>
      </w:smartTag>
    </w:p>
    <w:p w:rsidR="009E4DB9" w:rsidRDefault="009E4DB9" w:rsidP="002C20B9">
      <w:pPr>
        <w:spacing w:after="0"/>
        <w:jc w:val="center"/>
        <w:rPr>
          <w:b/>
          <w:sz w:val="28"/>
          <w:szCs w:val="28"/>
        </w:rPr>
      </w:pPr>
      <w:r w:rsidRPr="002C20B9">
        <w:rPr>
          <w:b/>
          <w:sz w:val="28"/>
          <w:szCs w:val="28"/>
        </w:rPr>
        <w:t xml:space="preserve">Grade </w:t>
      </w:r>
      <w:r>
        <w:rPr>
          <w:b/>
          <w:sz w:val="28"/>
          <w:szCs w:val="28"/>
        </w:rPr>
        <w:t xml:space="preserve">2 </w:t>
      </w:r>
      <w:r w:rsidRPr="002C20B9">
        <w:rPr>
          <w:b/>
          <w:sz w:val="28"/>
          <w:szCs w:val="28"/>
        </w:rPr>
        <w:t>Rubric</w:t>
      </w:r>
      <w:r>
        <w:rPr>
          <w:b/>
          <w:sz w:val="28"/>
          <w:szCs w:val="28"/>
        </w:rPr>
        <w:t xml:space="preserve"> for Informational Writing: </w:t>
      </w:r>
      <w:r w:rsidR="00A92B0B">
        <w:rPr>
          <w:b/>
          <w:sz w:val="28"/>
          <w:szCs w:val="28"/>
        </w:rPr>
        <w:t>Projects for Units 1-</w:t>
      </w:r>
      <w:r>
        <w:rPr>
          <w:b/>
          <w:sz w:val="28"/>
          <w:szCs w:val="28"/>
        </w:rPr>
        <w:t>4</w:t>
      </w:r>
    </w:p>
    <w:p w:rsidR="009E4DB9" w:rsidRPr="002C20B9" w:rsidRDefault="009E4DB9" w:rsidP="002C20B9">
      <w:pPr>
        <w:spacing w:after="0"/>
        <w:jc w:val="center"/>
        <w:rPr>
          <w:b/>
          <w:sz w:val="28"/>
          <w:szCs w:val="28"/>
        </w:rPr>
      </w:pPr>
    </w:p>
    <w:p w:rsidR="009E4DB9" w:rsidRPr="002C20B9" w:rsidRDefault="009E4DB9" w:rsidP="002C20B9">
      <w:pPr>
        <w:rPr>
          <w:b/>
          <w:sz w:val="28"/>
          <w:szCs w:val="28"/>
        </w:rPr>
      </w:pPr>
      <w:r w:rsidRPr="002C20B9">
        <w:rPr>
          <w:b/>
          <w:sz w:val="28"/>
          <w:szCs w:val="28"/>
        </w:rPr>
        <w:t>Directions:</w:t>
      </w:r>
    </w:p>
    <w:p w:rsidR="009E4DB9" w:rsidRPr="002C20B9" w:rsidRDefault="009E4DB9" w:rsidP="002C20B9">
      <w:pPr>
        <w:rPr>
          <w:sz w:val="28"/>
          <w:szCs w:val="28"/>
        </w:rPr>
      </w:pPr>
      <w:r w:rsidRPr="002C20B9">
        <w:rPr>
          <w:sz w:val="28"/>
          <w:szCs w:val="28"/>
        </w:rPr>
        <w:t>Writers will re</w:t>
      </w:r>
      <w:r>
        <w:rPr>
          <w:sz w:val="28"/>
          <w:szCs w:val="28"/>
        </w:rPr>
        <w:t>search</w:t>
      </w:r>
      <w:r w:rsidRPr="002C20B9">
        <w:rPr>
          <w:sz w:val="28"/>
          <w:szCs w:val="28"/>
        </w:rPr>
        <w:t xml:space="preserve"> </w:t>
      </w:r>
      <w:r>
        <w:rPr>
          <w:sz w:val="28"/>
          <w:szCs w:val="28"/>
        </w:rPr>
        <w:t>a variety of texts about a selected topic</w:t>
      </w:r>
      <w:r w:rsidRPr="002C20B9">
        <w:rPr>
          <w:sz w:val="28"/>
          <w:szCs w:val="28"/>
        </w:rPr>
        <w:t>.</w:t>
      </w:r>
      <w:r>
        <w:rPr>
          <w:sz w:val="28"/>
          <w:szCs w:val="28"/>
        </w:rPr>
        <w:t xml:space="preserve"> They will use what is learned about their topic to write informative/explanatory texts in which they introduce a topic, use facts and definitions to develop points, and provide a concluding statement or section.</w:t>
      </w:r>
    </w:p>
    <w:p w:rsidR="009E4DB9" w:rsidRPr="002C20B9" w:rsidRDefault="009E4DB9" w:rsidP="002C20B9">
      <w:pPr>
        <w:rPr>
          <w:b/>
          <w:sz w:val="28"/>
          <w:szCs w:val="28"/>
        </w:rPr>
      </w:pPr>
      <w:r w:rsidRPr="002C20B9">
        <w:rPr>
          <w:b/>
          <w:sz w:val="28"/>
          <w:szCs w:val="28"/>
        </w:rPr>
        <w:t>Successful writers will demonstrate</w:t>
      </w:r>
      <w:r>
        <w:rPr>
          <w:b/>
          <w:sz w:val="28"/>
          <w:szCs w:val="28"/>
        </w:rPr>
        <w:t xml:space="preserve"> the ability to</w:t>
      </w:r>
      <w:r w:rsidRPr="002C20B9">
        <w:rPr>
          <w:b/>
          <w:sz w:val="28"/>
          <w:szCs w:val="28"/>
        </w:rPr>
        <w:t>:</w:t>
      </w:r>
    </w:p>
    <w:p w:rsidR="009E4DB9" w:rsidRPr="002E4517" w:rsidRDefault="009E4DB9" w:rsidP="002E4517">
      <w:pPr>
        <w:ind w:left="1530"/>
        <w:contextualSpacing/>
        <w:rPr>
          <w:sz w:val="28"/>
          <w:szCs w:val="28"/>
        </w:rPr>
      </w:pPr>
    </w:p>
    <w:p w:rsidR="009E4DB9" w:rsidRPr="0019109D" w:rsidRDefault="009E4DB9" w:rsidP="000E5ABD">
      <w:pPr>
        <w:numPr>
          <w:ilvl w:val="0"/>
          <w:numId w:val="6"/>
        </w:numPr>
        <w:contextualSpacing/>
        <w:rPr>
          <w:sz w:val="28"/>
          <w:szCs w:val="28"/>
        </w:rPr>
      </w:pPr>
      <w:r w:rsidRPr="0019109D">
        <w:rPr>
          <w:sz w:val="28"/>
          <w:szCs w:val="28"/>
        </w:rPr>
        <w:t>Maximize each step of the research process, with assistance from teachers and peers</w:t>
      </w:r>
    </w:p>
    <w:p w:rsidR="009E4DB9" w:rsidRPr="0019109D" w:rsidRDefault="009E4DB9" w:rsidP="000E5ABD">
      <w:pPr>
        <w:numPr>
          <w:ilvl w:val="0"/>
          <w:numId w:val="6"/>
        </w:numPr>
        <w:contextualSpacing/>
        <w:rPr>
          <w:sz w:val="28"/>
          <w:szCs w:val="28"/>
        </w:rPr>
      </w:pPr>
      <w:r w:rsidRPr="0019109D">
        <w:rPr>
          <w:sz w:val="28"/>
          <w:szCs w:val="28"/>
        </w:rPr>
        <w:t>Construct quality questions that will guide their research.</w:t>
      </w:r>
    </w:p>
    <w:p w:rsidR="009E4DB9" w:rsidRPr="0019109D" w:rsidRDefault="009E4DB9" w:rsidP="000E5ABD">
      <w:pPr>
        <w:numPr>
          <w:ilvl w:val="0"/>
          <w:numId w:val="6"/>
        </w:numPr>
        <w:contextualSpacing/>
        <w:rPr>
          <w:sz w:val="28"/>
          <w:szCs w:val="28"/>
        </w:rPr>
      </w:pPr>
      <w:r w:rsidRPr="0019109D">
        <w:rPr>
          <w:sz w:val="28"/>
          <w:szCs w:val="28"/>
        </w:rPr>
        <w:t>Make meaningful notes</w:t>
      </w:r>
    </w:p>
    <w:p w:rsidR="009E4DB9" w:rsidRPr="0019109D" w:rsidRDefault="009E4DB9" w:rsidP="000E5ABD">
      <w:pPr>
        <w:numPr>
          <w:ilvl w:val="0"/>
          <w:numId w:val="6"/>
        </w:numPr>
        <w:contextualSpacing/>
        <w:rPr>
          <w:sz w:val="28"/>
          <w:szCs w:val="28"/>
        </w:rPr>
      </w:pPr>
      <w:r w:rsidRPr="0019109D">
        <w:rPr>
          <w:sz w:val="28"/>
          <w:szCs w:val="28"/>
        </w:rPr>
        <w:t>Introduce and maintain their focus on one topic</w:t>
      </w:r>
    </w:p>
    <w:p w:rsidR="009E4DB9" w:rsidRPr="0019109D" w:rsidRDefault="009E4DB9" w:rsidP="000E5ABD">
      <w:pPr>
        <w:numPr>
          <w:ilvl w:val="0"/>
          <w:numId w:val="6"/>
        </w:numPr>
        <w:contextualSpacing/>
        <w:rPr>
          <w:sz w:val="28"/>
          <w:szCs w:val="28"/>
        </w:rPr>
      </w:pPr>
      <w:r w:rsidRPr="0019109D">
        <w:rPr>
          <w:sz w:val="28"/>
          <w:szCs w:val="28"/>
        </w:rPr>
        <w:t>Use facts and definitions to develop points</w:t>
      </w:r>
    </w:p>
    <w:p w:rsidR="009E4DB9" w:rsidRPr="0019109D" w:rsidRDefault="009E4DB9" w:rsidP="000E5ABD">
      <w:pPr>
        <w:numPr>
          <w:ilvl w:val="0"/>
          <w:numId w:val="6"/>
        </w:numPr>
        <w:contextualSpacing/>
        <w:rPr>
          <w:sz w:val="28"/>
          <w:szCs w:val="28"/>
        </w:rPr>
      </w:pPr>
      <w:r w:rsidRPr="0019109D">
        <w:rPr>
          <w:sz w:val="28"/>
          <w:szCs w:val="28"/>
        </w:rPr>
        <w:t>Provide a concluding statement or section</w:t>
      </w:r>
    </w:p>
    <w:p w:rsidR="009E4DB9" w:rsidRPr="0019109D" w:rsidRDefault="009E4DB9" w:rsidP="000E5ABD">
      <w:pPr>
        <w:numPr>
          <w:ilvl w:val="0"/>
          <w:numId w:val="6"/>
        </w:numPr>
        <w:contextualSpacing/>
        <w:rPr>
          <w:sz w:val="28"/>
          <w:szCs w:val="28"/>
        </w:rPr>
      </w:pPr>
      <w:r w:rsidRPr="0019109D">
        <w:rPr>
          <w:sz w:val="28"/>
          <w:szCs w:val="28"/>
        </w:rPr>
        <w:t>Use linking words (because and also)</w:t>
      </w:r>
    </w:p>
    <w:p w:rsidR="009E4DB9" w:rsidRPr="0019109D" w:rsidRDefault="009E4DB9" w:rsidP="000E5ABD">
      <w:pPr>
        <w:numPr>
          <w:ilvl w:val="0"/>
          <w:numId w:val="6"/>
        </w:numPr>
        <w:contextualSpacing/>
        <w:rPr>
          <w:sz w:val="28"/>
          <w:szCs w:val="28"/>
        </w:rPr>
      </w:pPr>
      <w:r w:rsidRPr="0019109D">
        <w:rPr>
          <w:sz w:val="28"/>
          <w:szCs w:val="28"/>
        </w:rPr>
        <w:t>Answer questions such as who, what, where, when, why, and how</w:t>
      </w:r>
    </w:p>
    <w:p w:rsidR="009E4DB9" w:rsidRPr="000E5ABD" w:rsidRDefault="009E4DB9" w:rsidP="002E4517">
      <w:pPr>
        <w:ind w:left="1530"/>
        <w:contextualSpacing/>
        <w:rPr>
          <w:b/>
          <w:sz w:val="28"/>
          <w:szCs w:val="28"/>
        </w:rPr>
      </w:pPr>
    </w:p>
    <w:p w:rsidR="009E4DB9" w:rsidRDefault="009E4DB9" w:rsidP="002E4517">
      <w:pPr>
        <w:ind w:left="1530"/>
        <w:contextualSpacing/>
        <w:rPr>
          <w:sz w:val="28"/>
          <w:szCs w:val="28"/>
        </w:rPr>
      </w:pPr>
    </w:p>
    <w:p w:rsidR="009E4DB9" w:rsidRDefault="009E4DB9" w:rsidP="00E3485C">
      <w:pPr>
        <w:rPr>
          <w:sz w:val="28"/>
          <w:szCs w:val="28"/>
        </w:rPr>
      </w:pPr>
    </w:p>
    <w:p w:rsidR="009E4DB9" w:rsidRDefault="009E4DB9" w:rsidP="00E3485C">
      <w:pPr>
        <w:rPr>
          <w:b/>
          <w:sz w:val="24"/>
          <w:szCs w:val="24"/>
        </w:rPr>
      </w:pPr>
    </w:p>
    <w:p w:rsidR="009E4DB9" w:rsidRDefault="009E4DB9" w:rsidP="00DA1B8C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NAME:_______________________________________________________________GRADE:_______________SCHOOL:______________________</w:t>
      </w:r>
    </w:p>
    <w:p w:rsidR="009E4DB9" w:rsidRDefault="009E4DB9" w:rsidP="00DA1B8C">
      <w:pPr>
        <w:spacing w:after="0"/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848"/>
        <w:gridCol w:w="4848"/>
        <w:gridCol w:w="4848"/>
      </w:tblGrid>
      <w:tr w:rsidR="009E4DB9" w:rsidRPr="007F2D24" w:rsidTr="007F2D24">
        <w:trPr>
          <w:trHeight w:val="390"/>
        </w:trPr>
        <w:tc>
          <w:tcPr>
            <w:tcW w:w="4848" w:type="dxa"/>
            <w:shd w:val="clear" w:color="auto" w:fill="C6D9F1"/>
          </w:tcPr>
          <w:p w:rsidR="009E4DB9" w:rsidRPr="007F2D24" w:rsidRDefault="009E4DB9" w:rsidP="007F2D2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F2D24">
              <w:rPr>
                <w:b/>
                <w:sz w:val="24"/>
                <w:szCs w:val="24"/>
              </w:rPr>
              <w:t>IDEAS</w:t>
            </w:r>
          </w:p>
        </w:tc>
        <w:tc>
          <w:tcPr>
            <w:tcW w:w="4848" w:type="dxa"/>
            <w:shd w:val="clear" w:color="auto" w:fill="C6D9F1"/>
          </w:tcPr>
          <w:p w:rsidR="009E4DB9" w:rsidRPr="007F2D24" w:rsidRDefault="009E4DB9" w:rsidP="007F2D2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F2D24">
              <w:rPr>
                <w:b/>
                <w:sz w:val="24"/>
                <w:szCs w:val="24"/>
              </w:rPr>
              <w:t>WRITER’S VOICE</w:t>
            </w:r>
          </w:p>
        </w:tc>
        <w:tc>
          <w:tcPr>
            <w:tcW w:w="4848" w:type="dxa"/>
            <w:shd w:val="clear" w:color="auto" w:fill="C6D9F1"/>
          </w:tcPr>
          <w:p w:rsidR="009E4DB9" w:rsidRPr="007F2D24" w:rsidRDefault="009E4DB9" w:rsidP="007F2D2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F2D24">
              <w:rPr>
                <w:b/>
                <w:sz w:val="24"/>
                <w:szCs w:val="24"/>
              </w:rPr>
              <w:t>ORGANIZATION</w:t>
            </w:r>
          </w:p>
        </w:tc>
      </w:tr>
      <w:tr w:rsidR="009E4DB9" w:rsidRPr="007F2D24" w:rsidTr="007F2D24">
        <w:trPr>
          <w:trHeight w:val="2843"/>
        </w:trPr>
        <w:tc>
          <w:tcPr>
            <w:tcW w:w="4848" w:type="dxa"/>
          </w:tcPr>
          <w:p w:rsidR="009E4DB9" w:rsidRDefault="009E4DB9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EXPERIENCED_____</w:t>
            </w:r>
          </w:p>
          <w:p w:rsidR="009E4DB9" w:rsidRPr="007F2D24" w:rsidRDefault="009E4DB9" w:rsidP="007F2D24">
            <w:pPr>
              <w:spacing w:after="0" w:line="240" w:lineRule="auto"/>
              <w:rPr>
                <w:b/>
              </w:rPr>
            </w:pPr>
          </w:p>
          <w:p w:rsidR="009E4DB9" w:rsidRDefault="009E4DB9" w:rsidP="007F2D24">
            <w:pPr>
              <w:spacing w:after="0" w:line="240" w:lineRule="auto"/>
            </w:pPr>
            <w:r>
              <w:t>My work has one topic.</w:t>
            </w:r>
          </w:p>
          <w:p w:rsidR="009E4DB9" w:rsidRDefault="009E4DB9" w:rsidP="007F2D24">
            <w:pPr>
              <w:spacing w:after="0" w:line="240" w:lineRule="auto"/>
            </w:pPr>
          </w:p>
          <w:p w:rsidR="009E4DB9" w:rsidRDefault="009E4DB9" w:rsidP="007F2D24">
            <w:pPr>
              <w:spacing w:after="0" w:line="240" w:lineRule="auto"/>
            </w:pPr>
            <w:r>
              <w:t>I share many facts about this topic.</w:t>
            </w:r>
          </w:p>
          <w:p w:rsidR="009E4DB9" w:rsidRDefault="009E4DB9" w:rsidP="007F2D24">
            <w:pPr>
              <w:spacing w:after="0" w:line="240" w:lineRule="auto"/>
            </w:pPr>
          </w:p>
          <w:p w:rsidR="009E4DB9" w:rsidRPr="007F2D24" w:rsidRDefault="009E4DB9" w:rsidP="007F2D24">
            <w:pPr>
              <w:spacing w:after="0" w:line="240" w:lineRule="auto"/>
            </w:pPr>
            <w:r>
              <w:t>My facts tell who, what, when, where, why, and how.</w:t>
            </w:r>
          </w:p>
          <w:p w:rsidR="009E4DB9" w:rsidRPr="007F2D24" w:rsidRDefault="009E4DB9" w:rsidP="007F2D24">
            <w:pPr>
              <w:spacing w:after="0" w:line="240" w:lineRule="auto"/>
            </w:pPr>
          </w:p>
          <w:p w:rsidR="009E4DB9" w:rsidRPr="007F2D24" w:rsidRDefault="009E4DB9" w:rsidP="007F2D24">
            <w:pPr>
              <w:spacing w:after="0" w:line="240" w:lineRule="auto"/>
            </w:pPr>
          </w:p>
          <w:p w:rsidR="009E4DB9" w:rsidRPr="007F2D24" w:rsidRDefault="009E4DB9" w:rsidP="007F2D24">
            <w:pPr>
              <w:spacing w:after="0" w:line="240" w:lineRule="auto"/>
            </w:pPr>
          </w:p>
        </w:tc>
        <w:tc>
          <w:tcPr>
            <w:tcW w:w="4848" w:type="dxa"/>
          </w:tcPr>
          <w:p w:rsidR="009E4DB9" w:rsidRDefault="009E4DB9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EXPERIENCED_____</w:t>
            </w:r>
          </w:p>
          <w:p w:rsidR="009E4DB9" w:rsidRPr="007F2D24" w:rsidRDefault="009E4DB9" w:rsidP="007F2D24">
            <w:pPr>
              <w:spacing w:after="0" w:line="240" w:lineRule="auto"/>
              <w:rPr>
                <w:b/>
              </w:rPr>
            </w:pPr>
          </w:p>
          <w:p w:rsidR="009E4DB9" w:rsidRDefault="009E4DB9" w:rsidP="007A2D2A">
            <w:pPr>
              <w:spacing w:after="0" w:line="240" w:lineRule="auto"/>
            </w:pPr>
            <w:r>
              <w:t>I sound like an expert on my topic because I use many facts.</w:t>
            </w:r>
          </w:p>
          <w:p w:rsidR="009E4DB9" w:rsidRDefault="009E4DB9" w:rsidP="007A2D2A">
            <w:pPr>
              <w:spacing w:after="0" w:line="240" w:lineRule="auto"/>
            </w:pPr>
          </w:p>
          <w:p w:rsidR="009E4DB9" w:rsidRPr="007F2D24" w:rsidRDefault="009E4DB9" w:rsidP="007A2D2A">
            <w:pPr>
              <w:spacing w:after="0" w:line="240" w:lineRule="auto"/>
            </w:pPr>
          </w:p>
          <w:p w:rsidR="009E4DB9" w:rsidRPr="007F2D24" w:rsidRDefault="009E4DB9" w:rsidP="007F2D24">
            <w:pPr>
              <w:spacing w:after="0" w:line="240" w:lineRule="auto"/>
            </w:pPr>
          </w:p>
          <w:p w:rsidR="009E4DB9" w:rsidRPr="007F2D24" w:rsidRDefault="009E4DB9" w:rsidP="007F2D24">
            <w:pPr>
              <w:spacing w:after="0" w:line="240" w:lineRule="auto"/>
            </w:pPr>
            <w:r w:rsidRPr="007F2D24">
              <w:t xml:space="preserve"> </w:t>
            </w:r>
          </w:p>
        </w:tc>
        <w:tc>
          <w:tcPr>
            <w:tcW w:w="4848" w:type="dxa"/>
          </w:tcPr>
          <w:p w:rsidR="009E4DB9" w:rsidRPr="007F2D24" w:rsidRDefault="009E4DB9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EXPERIENCED_____</w:t>
            </w:r>
          </w:p>
          <w:p w:rsidR="009E4DB9" w:rsidRDefault="009E4DB9" w:rsidP="007F2D24">
            <w:pPr>
              <w:spacing w:after="0" w:line="240" w:lineRule="auto"/>
            </w:pPr>
          </w:p>
          <w:p w:rsidR="009E4DB9" w:rsidRDefault="009E4DB9" w:rsidP="007F2D24">
            <w:pPr>
              <w:spacing w:after="0" w:line="240" w:lineRule="auto"/>
            </w:pPr>
            <w:r>
              <w:t>I have a clear beginning, middle, and end.</w:t>
            </w:r>
          </w:p>
          <w:p w:rsidR="009E4DB9" w:rsidRPr="007F2D24" w:rsidRDefault="009E4DB9" w:rsidP="007F2D24">
            <w:pPr>
              <w:spacing w:after="0" w:line="240" w:lineRule="auto"/>
            </w:pPr>
          </w:p>
          <w:p w:rsidR="009E4DB9" w:rsidRDefault="009E4DB9" w:rsidP="007F2D24">
            <w:pPr>
              <w:spacing w:after="0" w:line="240" w:lineRule="auto"/>
            </w:pPr>
            <w:r w:rsidRPr="007F2D24">
              <w:t xml:space="preserve">I </w:t>
            </w:r>
            <w:r>
              <w:t>group all of my details together well.</w:t>
            </w:r>
          </w:p>
          <w:p w:rsidR="009E4DB9" w:rsidRDefault="009E4DB9" w:rsidP="007F2D24">
            <w:pPr>
              <w:spacing w:after="0" w:line="240" w:lineRule="auto"/>
            </w:pPr>
          </w:p>
          <w:p w:rsidR="009E4DB9" w:rsidRPr="007F2D24" w:rsidRDefault="009E4DB9" w:rsidP="007F2D24">
            <w:pPr>
              <w:spacing w:after="0" w:line="240" w:lineRule="auto"/>
            </w:pPr>
            <w:r>
              <w:t xml:space="preserve">I use the words </w:t>
            </w:r>
            <w:r w:rsidRPr="0019109D">
              <w:rPr>
                <w:i/>
              </w:rPr>
              <w:t xml:space="preserve">because </w:t>
            </w:r>
            <w:r>
              <w:t xml:space="preserve">and </w:t>
            </w:r>
            <w:r w:rsidRPr="0019109D">
              <w:rPr>
                <w:i/>
              </w:rPr>
              <w:t>also</w:t>
            </w:r>
            <w:r>
              <w:t xml:space="preserve"> to link my details together throughout my writing.</w:t>
            </w:r>
          </w:p>
          <w:p w:rsidR="009E4DB9" w:rsidRPr="007F2D24" w:rsidRDefault="009E4DB9" w:rsidP="007F2D24">
            <w:pPr>
              <w:spacing w:after="0" w:line="240" w:lineRule="auto"/>
            </w:pPr>
          </w:p>
        </w:tc>
      </w:tr>
      <w:tr w:rsidR="009E4DB9" w:rsidRPr="007F2D24" w:rsidTr="007F2D24">
        <w:trPr>
          <w:trHeight w:val="2960"/>
        </w:trPr>
        <w:tc>
          <w:tcPr>
            <w:tcW w:w="4848" w:type="dxa"/>
          </w:tcPr>
          <w:p w:rsidR="009E4DB9" w:rsidRDefault="009E4DB9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DEVELOPING_____</w:t>
            </w:r>
          </w:p>
          <w:p w:rsidR="009E4DB9" w:rsidRPr="007F2D24" w:rsidRDefault="009E4DB9" w:rsidP="007F2D24">
            <w:pPr>
              <w:spacing w:after="0" w:line="240" w:lineRule="auto"/>
              <w:rPr>
                <w:b/>
              </w:rPr>
            </w:pPr>
          </w:p>
          <w:p w:rsidR="009E4DB9" w:rsidRDefault="009E4DB9" w:rsidP="000E5ABD">
            <w:pPr>
              <w:spacing w:after="0" w:line="240" w:lineRule="auto"/>
            </w:pPr>
            <w:r w:rsidRPr="007F2D24">
              <w:t xml:space="preserve">My writing </w:t>
            </w:r>
            <w:r>
              <w:t>has more than one topic.</w:t>
            </w:r>
          </w:p>
          <w:p w:rsidR="009E4DB9" w:rsidRDefault="009E4DB9" w:rsidP="000E5ABD">
            <w:pPr>
              <w:spacing w:after="0" w:line="240" w:lineRule="auto"/>
            </w:pPr>
          </w:p>
          <w:p w:rsidR="009E4DB9" w:rsidRDefault="009E4DB9" w:rsidP="000E5ABD">
            <w:pPr>
              <w:spacing w:after="0" w:line="240" w:lineRule="auto"/>
            </w:pPr>
            <w:r>
              <w:t>I share some facts about at least one of those topics.</w:t>
            </w:r>
          </w:p>
          <w:p w:rsidR="009E4DB9" w:rsidRDefault="009E4DB9" w:rsidP="000E5ABD">
            <w:pPr>
              <w:spacing w:after="0" w:line="240" w:lineRule="auto"/>
            </w:pPr>
          </w:p>
          <w:p w:rsidR="009E4DB9" w:rsidRPr="007F2D24" w:rsidRDefault="009E4DB9" w:rsidP="000E5ABD">
            <w:pPr>
              <w:spacing w:after="0" w:line="240" w:lineRule="auto"/>
            </w:pPr>
            <w:r>
              <w:t>My facts tell who, what, when, where, why, or how.</w:t>
            </w:r>
          </w:p>
          <w:p w:rsidR="009E4DB9" w:rsidRPr="007F2D24" w:rsidRDefault="009E4DB9" w:rsidP="007F2D24">
            <w:pPr>
              <w:spacing w:after="0" w:line="240" w:lineRule="auto"/>
            </w:pPr>
          </w:p>
          <w:p w:rsidR="009E4DB9" w:rsidRPr="007F2D24" w:rsidRDefault="009E4DB9" w:rsidP="007F2D24">
            <w:pPr>
              <w:spacing w:after="0" w:line="240" w:lineRule="auto"/>
            </w:pPr>
          </w:p>
        </w:tc>
        <w:tc>
          <w:tcPr>
            <w:tcW w:w="4848" w:type="dxa"/>
          </w:tcPr>
          <w:p w:rsidR="009E4DB9" w:rsidRDefault="009E4DB9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DEVELOPING_____</w:t>
            </w:r>
          </w:p>
          <w:p w:rsidR="009E4DB9" w:rsidRPr="007F2D24" w:rsidRDefault="009E4DB9" w:rsidP="007F2D24">
            <w:pPr>
              <w:spacing w:after="0" w:line="240" w:lineRule="auto"/>
              <w:rPr>
                <w:b/>
              </w:rPr>
            </w:pPr>
          </w:p>
          <w:p w:rsidR="009E4DB9" w:rsidRPr="007F2D24" w:rsidRDefault="009E4DB9" w:rsidP="007F2D24">
            <w:pPr>
              <w:spacing w:after="0" w:line="240" w:lineRule="auto"/>
            </w:pPr>
            <w:r>
              <w:t>I share some important facts about my topic, and I almost sound like an expert.</w:t>
            </w:r>
          </w:p>
          <w:p w:rsidR="009E4DB9" w:rsidRPr="007F2D24" w:rsidRDefault="009E4DB9" w:rsidP="007F2D24">
            <w:pPr>
              <w:spacing w:after="0" w:line="240" w:lineRule="auto"/>
            </w:pPr>
            <w:r w:rsidRPr="007F2D24">
              <w:t xml:space="preserve"> </w:t>
            </w:r>
          </w:p>
        </w:tc>
        <w:tc>
          <w:tcPr>
            <w:tcW w:w="4848" w:type="dxa"/>
          </w:tcPr>
          <w:p w:rsidR="009E4DB9" w:rsidRPr="007F2D24" w:rsidRDefault="009E4DB9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DEVELOPING_____</w:t>
            </w:r>
          </w:p>
          <w:p w:rsidR="009E4DB9" w:rsidRDefault="009E4DB9" w:rsidP="00417132">
            <w:pPr>
              <w:spacing w:after="0" w:line="240" w:lineRule="auto"/>
            </w:pPr>
          </w:p>
          <w:p w:rsidR="009E4DB9" w:rsidRDefault="009E4DB9" w:rsidP="00417132">
            <w:pPr>
              <w:spacing w:after="0" w:line="240" w:lineRule="auto"/>
            </w:pPr>
            <w:r>
              <w:t>I have a clear beginning, middle, and end.</w:t>
            </w:r>
          </w:p>
          <w:p w:rsidR="009E4DB9" w:rsidRDefault="009E4DB9" w:rsidP="00417132">
            <w:pPr>
              <w:spacing w:after="0" w:line="240" w:lineRule="auto"/>
            </w:pPr>
          </w:p>
          <w:p w:rsidR="009E4DB9" w:rsidRDefault="009E4DB9" w:rsidP="00417132">
            <w:pPr>
              <w:spacing w:after="0" w:line="240" w:lineRule="auto"/>
            </w:pPr>
            <w:r>
              <w:t>I group most of my details together well.</w:t>
            </w:r>
          </w:p>
          <w:p w:rsidR="009E4DB9" w:rsidRDefault="009E4DB9" w:rsidP="00417132">
            <w:pPr>
              <w:spacing w:after="0" w:line="240" w:lineRule="auto"/>
            </w:pPr>
          </w:p>
          <w:p w:rsidR="009E4DB9" w:rsidRPr="00417132" w:rsidRDefault="009E4DB9" w:rsidP="00417132">
            <w:pPr>
              <w:spacing w:after="0" w:line="240" w:lineRule="auto"/>
            </w:pPr>
            <w:r>
              <w:t xml:space="preserve">I attempt to link my details together at least once, using the words </w:t>
            </w:r>
            <w:r w:rsidRPr="0019109D">
              <w:rPr>
                <w:i/>
              </w:rPr>
              <w:t>because</w:t>
            </w:r>
            <w:r>
              <w:t xml:space="preserve"> and </w:t>
            </w:r>
            <w:r w:rsidRPr="0019109D">
              <w:rPr>
                <w:i/>
              </w:rPr>
              <w:t>also</w:t>
            </w:r>
            <w:r>
              <w:t>.</w:t>
            </w:r>
          </w:p>
        </w:tc>
      </w:tr>
      <w:tr w:rsidR="009E4DB9" w:rsidRPr="007F2D24" w:rsidTr="007F2D24">
        <w:trPr>
          <w:trHeight w:val="2685"/>
        </w:trPr>
        <w:tc>
          <w:tcPr>
            <w:tcW w:w="4848" w:type="dxa"/>
          </w:tcPr>
          <w:p w:rsidR="009E4DB9" w:rsidRDefault="009E4DB9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BEGINNING</w:t>
            </w:r>
            <w:r>
              <w:rPr>
                <w:b/>
              </w:rPr>
              <w:t>_____</w:t>
            </w:r>
          </w:p>
          <w:p w:rsidR="009E4DB9" w:rsidRDefault="009E4DB9" w:rsidP="007F2D24">
            <w:pPr>
              <w:spacing w:after="0" w:line="240" w:lineRule="auto"/>
              <w:rPr>
                <w:b/>
              </w:rPr>
            </w:pPr>
          </w:p>
          <w:p w:rsidR="009E4DB9" w:rsidRPr="000E5ABD" w:rsidRDefault="009E4DB9" w:rsidP="007F2D24">
            <w:pPr>
              <w:spacing w:after="0" w:line="240" w:lineRule="auto"/>
            </w:pPr>
            <w:r w:rsidRPr="000E5ABD">
              <w:t>I am not sure what my topic is yet.</w:t>
            </w:r>
          </w:p>
          <w:p w:rsidR="009E4DB9" w:rsidRPr="000E5ABD" w:rsidRDefault="009E4DB9" w:rsidP="007F2D24">
            <w:pPr>
              <w:spacing w:after="0" w:line="240" w:lineRule="auto"/>
            </w:pPr>
          </w:p>
          <w:p w:rsidR="009E4DB9" w:rsidRPr="000E5ABD" w:rsidRDefault="009E4DB9" w:rsidP="007F2D24">
            <w:pPr>
              <w:spacing w:after="0" w:line="240" w:lineRule="auto"/>
              <w:rPr>
                <w:b/>
              </w:rPr>
            </w:pPr>
            <w:r w:rsidRPr="000E5ABD">
              <w:t>I still need to find more facts for my writing.</w:t>
            </w:r>
          </w:p>
        </w:tc>
        <w:tc>
          <w:tcPr>
            <w:tcW w:w="4848" w:type="dxa"/>
          </w:tcPr>
          <w:p w:rsidR="009E4DB9" w:rsidRDefault="009E4DB9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BEGINNING_____</w:t>
            </w:r>
          </w:p>
          <w:p w:rsidR="009E4DB9" w:rsidRPr="007F2D24" w:rsidRDefault="009E4DB9" w:rsidP="007F2D24">
            <w:pPr>
              <w:spacing w:after="0" w:line="240" w:lineRule="auto"/>
              <w:rPr>
                <w:b/>
              </w:rPr>
            </w:pPr>
          </w:p>
          <w:p w:rsidR="009E4DB9" w:rsidRPr="007F2D24" w:rsidRDefault="009E4DB9" w:rsidP="0019109D">
            <w:pPr>
              <w:spacing w:after="0" w:line="240" w:lineRule="auto"/>
            </w:pPr>
            <w:r w:rsidRPr="007F2D24">
              <w:t xml:space="preserve">I don’t know enough about my </w:t>
            </w:r>
            <w:r>
              <w:t>topic yet to sound like an expert.</w:t>
            </w:r>
          </w:p>
        </w:tc>
        <w:tc>
          <w:tcPr>
            <w:tcW w:w="4848" w:type="dxa"/>
          </w:tcPr>
          <w:p w:rsidR="009E4DB9" w:rsidRPr="007F2D24" w:rsidRDefault="009E4DB9" w:rsidP="007F2D24">
            <w:pPr>
              <w:spacing w:after="0" w:line="240" w:lineRule="auto"/>
            </w:pPr>
            <w:r w:rsidRPr="007F2D24">
              <w:rPr>
                <w:b/>
              </w:rPr>
              <w:t>BEGINNING</w:t>
            </w:r>
            <w:r w:rsidRPr="007F2D24">
              <w:t>_____</w:t>
            </w:r>
          </w:p>
          <w:p w:rsidR="009E4DB9" w:rsidRDefault="009E4DB9" w:rsidP="0019109D">
            <w:pPr>
              <w:spacing w:after="0" w:line="240" w:lineRule="auto"/>
            </w:pPr>
          </w:p>
          <w:p w:rsidR="009E4DB9" w:rsidRDefault="009E4DB9" w:rsidP="0019109D">
            <w:pPr>
              <w:spacing w:after="0" w:line="240" w:lineRule="auto"/>
            </w:pPr>
            <w:r>
              <w:t>I need to create a beginning, middle, and end for my writing.</w:t>
            </w:r>
          </w:p>
          <w:p w:rsidR="009E4DB9" w:rsidRDefault="009E4DB9" w:rsidP="0019109D">
            <w:pPr>
              <w:spacing w:after="0" w:line="240" w:lineRule="auto"/>
            </w:pPr>
          </w:p>
          <w:p w:rsidR="009E4DB9" w:rsidRDefault="009E4DB9" w:rsidP="0019109D">
            <w:pPr>
              <w:spacing w:after="0" w:line="240" w:lineRule="auto"/>
            </w:pPr>
            <w:r>
              <w:t>My details are jumbled together.</w:t>
            </w:r>
          </w:p>
          <w:p w:rsidR="009E4DB9" w:rsidRDefault="009E4DB9" w:rsidP="0019109D">
            <w:pPr>
              <w:spacing w:after="0" w:line="240" w:lineRule="auto"/>
            </w:pPr>
          </w:p>
          <w:p w:rsidR="009E4DB9" w:rsidRPr="007F2D24" w:rsidRDefault="009E4DB9" w:rsidP="0019109D">
            <w:pPr>
              <w:spacing w:after="0" w:line="240" w:lineRule="auto"/>
            </w:pPr>
            <w:r>
              <w:t>I haven’t grouped my details or linked them together yet.</w:t>
            </w:r>
          </w:p>
          <w:p w:rsidR="009E4DB9" w:rsidRPr="007F2D24" w:rsidRDefault="009E4DB9" w:rsidP="0019109D">
            <w:pPr>
              <w:spacing w:after="0" w:line="240" w:lineRule="auto"/>
            </w:pPr>
          </w:p>
        </w:tc>
      </w:tr>
    </w:tbl>
    <w:p w:rsidR="009E4DB9" w:rsidRDefault="009E4DB9"/>
    <w:p w:rsidR="009E4DB9" w:rsidRDefault="009E4DB9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848"/>
        <w:gridCol w:w="4848"/>
        <w:gridCol w:w="4848"/>
      </w:tblGrid>
      <w:tr w:rsidR="009E4DB9" w:rsidRPr="007F2D24" w:rsidTr="007F2D24">
        <w:trPr>
          <w:trHeight w:val="390"/>
        </w:trPr>
        <w:tc>
          <w:tcPr>
            <w:tcW w:w="4848" w:type="dxa"/>
            <w:shd w:val="clear" w:color="auto" w:fill="C6D9F1"/>
          </w:tcPr>
          <w:p w:rsidR="009E4DB9" w:rsidRPr="007F2D24" w:rsidRDefault="009E4DB9" w:rsidP="007F2D2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F2D24">
              <w:rPr>
                <w:b/>
                <w:sz w:val="24"/>
                <w:szCs w:val="24"/>
              </w:rPr>
              <w:t>WORD CHOICE</w:t>
            </w:r>
          </w:p>
        </w:tc>
        <w:tc>
          <w:tcPr>
            <w:tcW w:w="4848" w:type="dxa"/>
            <w:shd w:val="clear" w:color="auto" w:fill="C6D9F1"/>
          </w:tcPr>
          <w:p w:rsidR="009E4DB9" w:rsidRPr="007F2D24" w:rsidRDefault="009E4DB9" w:rsidP="007F2D2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F2D24">
              <w:rPr>
                <w:b/>
                <w:sz w:val="24"/>
                <w:szCs w:val="24"/>
              </w:rPr>
              <w:t>SENTENCE FLUENCY</w:t>
            </w:r>
          </w:p>
        </w:tc>
        <w:tc>
          <w:tcPr>
            <w:tcW w:w="4848" w:type="dxa"/>
            <w:shd w:val="clear" w:color="auto" w:fill="C6D9F1"/>
          </w:tcPr>
          <w:p w:rsidR="009E4DB9" w:rsidRPr="007F2D24" w:rsidRDefault="009E4DB9" w:rsidP="007F2D2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F2D24">
              <w:rPr>
                <w:b/>
                <w:sz w:val="24"/>
                <w:szCs w:val="24"/>
              </w:rPr>
              <w:t>CONVENTIONS</w:t>
            </w:r>
          </w:p>
        </w:tc>
      </w:tr>
      <w:tr w:rsidR="009E4DB9" w:rsidRPr="007F2D24" w:rsidTr="007F2D24">
        <w:trPr>
          <w:trHeight w:val="2843"/>
        </w:trPr>
        <w:tc>
          <w:tcPr>
            <w:tcW w:w="4848" w:type="dxa"/>
          </w:tcPr>
          <w:p w:rsidR="009E4DB9" w:rsidRPr="007F2D24" w:rsidRDefault="009E4DB9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EXPERIENCED_____</w:t>
            </w:r>
          </w:p>
          <w:p w:rsidR="009E4DB9" w:rsidRDefault="009E4DB9" w:rsidP="007F2D24">
            <w:pPr>
              <w:spacing w:after="0" w:line="240" w:lineRule="auto"/>
            </w:pPr>
          </w:p>
          <w:p w:rsidR="009E4DB9" w:rsidRPr="007F2D24" w:rsidRDefault="009E4DB9" w:rsidP="007F2D24">
            <w:pPr>
              <w:spacing w:after="0" w:line="240" w:lineRule="auto"/>
            </w:pPr>
            <w:r>
              <w:t>I use interesting words that are just right.</w:t>
            </w:r>
          </w:p>
          <w:p w:rsidR="009E4DB9" w:rsidRPr="007F2D24" w:rsidRDefault="009E4DB9" w:rsidP="007F2D24">
            <w:pPr>
              <w:spacing w:after="0" w:line="240" w:lineRule="auto"/>
            </w:pPr>
          </w:p>
          <w:p w:rsidR="009E4DB9" w:rsidRPr="007F2D24" w:rsidRDefault="009E4DB9" w:rsidP="007F2D24">
            <w:pPr>
              <w:spacing w:after="0" w:line="240" w:lineRule="auto"/>
            </w:pPr>
          </w:p>
          <w:p w:rsidR="009E4DB9" w:rsidRPr="007F2D24" w:rsidRDefault="009E4DB9" w:rsidP="007F2D24">
            <w:pPr>
              <w:spacing w:after="0" w:line="240" w:lineRule="auto"/>
            </w:pPr>
          </w:p>
          <w:p w:rsidR="009E4DB9" w:rsidRPr="007F2D24" w:rsidRDefault="009E4DB9" w:rsidP="007A2D2A">
            <w:pPr>
              <w:spacing w:after="0" w:line="240" w:lineRule="auto"/>
            </w:pPr>
          </w:p>
        </w:tc>
        <w:tc>
          <w:tcPr>
            <w:tcW w:w="4848" w:type="dxa"/>
          </w:tcPr>
          <w:p w:rsidR="009E4DB9" w:rsidRPr="007F2D24" w:rsidRDefault="009E4DB9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EXPERIENCED_____</w:t>
            </w:r>
          </w:p>
          <w:p w:rsidR="009E4DB9" w:rsidRDefault="009E4DB9" w:rsidP="007F2D24">
            <w:pPr>
              <w:spacing w:after="0" w:line="240" w:lineRule="auto"/>
            </w:pPr>
          </w:p>
          <w:p w:rsidR="009E4DB9" w:rsidRPr="007F2D24" w:rsidRDefault="009E4DB9" w:rsidP="007F2D24">
            <w:pPr>
              <w:spacing w:after="0" w:line="240" w:lineRule="auto"/>
            </w:pPr>
            <w:r w:rsidRPr="007F2D24">
              <w:t>My writing is meant to be read aloud. It sounds wonderful!</w:t>
            </w:r>
          </w:p>
          <w:p w:rsidR="009E4DB9" w:rsidRPr="007F2D24" w:rsidRDefault="009E4DB9" w:rsidP="007F2D24">
            <w:pPr>
              <w:spacing w:after="0" w:line="240" w:lineRule="auto"/>
            </w:pPr>
          </w:p>
          <w:p w:rsidR="009E4DB9" w:rsidRPr="007F2D24" w:rsidRDefault="009E4DB9" w:rsidP="007F2D24">
            <w:pPr>
              <w:spacing w:after="0" w:line="240" w:lineRule="auto"/>
            </w:pPr>
          </w:p>
        </w:tc>
        <w:tc>
          <w:tcPr>
            <w:tcW w:w="4848" w:type="dxa"/>
          </w:tcPr>
          <w:p w:rsidR="009E4DB9" w:rsidRPr="007F2D24" w:rsidRDefault="009E4DB9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EXPERIENCED_____</w:t>
            </w:r>
          </w:p>
          <w:p w:rsidR="009E4DB9" w:rsidRDefault="009E4DB9" w:rsidP="007F2D24">
            <w:pPr>
              <w:spacing w:after="0" w:line="240" w:lineRule="auto"/>
            </w:pPr>
          </w:p>
          <w:p w:rsidR="009E4DB9" w:rsidRDefault="009E4DB9" w:rsidP="007F2D24">
            <w:pPr>
              <w:spacing w:after="0" w:line="240" w:lineRule="auto"/>
            </w:pPr>
            <w:r w:rsidRPr="007F2D24">
              <w:t xml:space="preserve">My writing is nearly free of all </w:t>
            </w:r>
            <w:r>
              <w:t>spelling and punctuation mistakes</w:t>
            </w:r>
            <w:r w:rsidRPr="007F2D24">
              <w:t>.</w:t>
            </w:r>
          </w:p>
          <w:p w:rsidR="009E4DB9" w:rsidRDefault="009E4DB9" w:rsidP="007F2D24">
            <w:pPr>
              <w:spacing w:after="0" w:line="240" w:lineRule="auto"/>
            </w:pPr>
          </w:p>
          <w:p w:rsidR="009E4DB9" w:rsidRPr="007F2D24" w:rsidRDefault="00E040F2" w:rsidP="007F2D24">
            <w:pPr>
              <w:spacing w:after="0" w:line="240" w:lineRule="auto"/>
            </w:pPr>
            <w:r>
              <w:t>I use apostrophes well.</w:t>
            </w:r>
          </w:p>
        </w:tc>
      </w:tr>
      <w:tr w:rsidR="009E4DB9" w:rsidRPr="007F2D24" w:rsidTr="007F2D24">
        <w:trPr>
          <w:trHeight w:val="2213"/>
        </w:trPr>
        <w:tc>
          <w:tcPr>
            <w:tcW w:w="4848" w:type="dxa"/>
          </w:tcPr>
          <w:p w:rsidR="009E4DB9" w:rsidRPr="007F2D24" w:rsidRDefault="009E4DB9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DEVELOPING_____</w:t>
            </w:r>
          </w:p>
          <w:p w:rsidR="009E4DB9" w:rsidRDefault="009E4DB9" w:rsidP="007F2D24">
            <w:pPr>
              <w:spacing w:after="0" w:line="240" w:lineRule="auto"/>
            </w:pPr>
          </w:p>
          <w:p w:rsidR="009E4DB9" w:rsidRPr="007F2D24" w:rsidRDefault="009E4DB9" w:rsidP="007F2D24">
            <w:pPr>
              <w:spacing w:after="0" w:line="240" w:lineRule="auto"/>
            </w:pPr>
            <w:r>
              <w:t>I use most of my words correctly.</w:t>
            </w:r>
            <w:r w:rsidRPr="007F2D24">
              <w:t xml:space="preserve"> </w:t>
            </w:r>
          </w:p>
        </w:tc>
        <w:tc>
          <w:tcPr>
            <w:tcW w:w="4848" w:type="dxa"/>
          </w:tcPr>
          <w:p w:rsidR="009E4DB9" w:rsidRPr="007F2D24" w:rsidRDefault="009E4DB9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DEVELOPING_____</w:t>
            </w:r>
          </w:p>
          <w:p w:rsidR="009E4DB9" w:rsidRDefault="009E4DB9" w:rsidP="007F2D24">
            <w:pPr>
              <w:spacing w:after="0" w:line="240" w:lineRule="auto"/>
            </w:pPr>
          </w:p>
          <w:p w:rsidR="009E4DB9" w:rsidRPr="007F2D24" w:rsidRDefault="009E4DB9" w:rsidP="007F2D24">
            <w:pPr>
              <w:spacing w:after="0" w:line="240" w:lineRule="auto"/>
            </w:pPr>
            <w:r>
              <w:t>My writing is easy to understand when it is read aloud. It is clear.</w:t>
            </w:r>
          </w:p>
        </w:tc>
        <w:tc>
          <w:tcPr>
            <w:tcW w:w="4848" w:type="dxa"/>
          </w:tcPr>
          <w:p w:rsidR="009E4DB9" w:rsidRPr="007F2D24" w:rsidRDefault="009E4DB9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DEVELOPING_____</w:t>
            </w:r>
          </w:p>
          <w:p w:rsidR="009E4DB9" w:rsidRDefault="009E4DB9" w:rsidP="007F2D24">
            <w:pPr>
              <w:spacing w:after="0" w:line="240" w:lineRule="auto"/>
            </w:pPr>
          </w:p>
          <w:p w:rsidR="009E4DB9" w:rsidRDefault="009E4DB9" w:rsidP="0019109D">
            <w:pPr>
              <w:spacing w:after="0" w:line="240" w:lineRule="auto"/>
            </w:pPr>
            <w:r w:rsidRPr="007F2D24">
              <w:t>My writing includes some</w:t>
            </w:r>
            <w:r>
              <w:t xml:space="preserve"> spelling and punctuation</w:t>
            </w:r>
            <w:r w:rsidRPr="007F2D24">
              <w:t xml:space="preserve"> </w:t>
            </w:r>
            <w:r>
              <w:t>mistakes</w:t>
            </w:r>
            <w:r w:rsidRPr="007F2D24">
              <w:t>. They don’t make it hard for my reader to understand what I am trying to say, though.</w:t>
            </w:r>
          </w:p>
          <w:p w:rsidR="00E040F2" w:rsidRDefault="00E040F2" w:rsidP="0019109D">
            <w:pPr>
              <w:spacing w:after="0" w:line="240" w:lineRule="auto"/>
            </w:pPr>
          </w:p>
          <w:p w:rsidR="00E040F2" w:rsidRPr="007F2D24" w:rsidRDefault="00E040F2" w:rsidP="0019109D">
            <w:pPr>
              <w:spacing w:after="0" w:line="240" w:lineRule="auto"/>
            </w:pPr>
            <w:r>
              <w:t>I try to use apostrophes well.</w:t>
            </w:r>
          </w:p>
        </w:tc>
      </w:tr>
      <w:tr w:rsidR="009E4DB9" w:rsidRPr="007F2D24" w:rsidTr="007F2D24">
        <w:trPr>
          <w:trHeight w:val="2685"/>
        </w:trPr>
        <w:tc>
          <w:tcPr>
            <w:tcW w:w="4848" w:type="dxa"/>
          </w:tcPr>
          <w:p w:rsidR="009E4DB9" w:rsidRPr="007F2D24" w:rsidRDefault="009E4DB9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BEGINNING_____</w:t>
            </w:r>
          </w:p>
          <w:p w:rsidR="009E4DB9" w:rsidRDefault="009E4DB9" w:rsidP="0019109D">
            <w:pPr>
              <w:spacing w:after="0" w:line="240" w:lineRule="auto"/>
            </w:pPr>
          </w:p>
          <w:p w:rsidR="009E4DB9" w:rsidRPr="007F2D24" w:rsidRDefault="009E4DB9" w:rsidP="0019109D">
            <w:pPr>
              <w:spacing w:after="0" w:line="240" w:lineRule="auto"/>
            </w:pPr>
            <w:r>
              <w:t>I have a hard time using my words correctly.</w:t>
            </w:r>
          </w:p>
        </w:tc>
        <w:tc>
          <w:tcPr>
            <w:tcW w:w="4848" w:type="dxa"/>
          </w:tcPr>
          <w:p w:rsidR="009E4DB9" w:rsidRPr="007F2D24" w:rsidRDefault="009E4DB9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BEGINNING_____</w:t>
            </w:r>
          </w:p>
          <w:p w:rsidR="009E4DB9" w:rsidRDefault="009E4DB9" w:rsidP="007F2D24">
            <w:pPr>
              <w:spacing w:after="0" w:line="240" w:lineRule="auto"/>
            </w:pPr>
          </w:p>
          <w:p w:rsidR="009E4DB9" w:rsidRPr="007F2D24" w:rsidRDefault="009E4DB9" w:rsidP="007F2D24">
            <w:pPr>
              <w:spacing w:after="0" w:line="240" w:lineRule="auto"/>
            </w:pPr>
            <w:r>
              <w:t xml:space="preserve">My writing is hard to understand when it is read aloud. </w:t>
            </w:r>
          </w:p>
        </w:tc>
        <w:tc>
          <w:tcPr>
            <w:tcW w:w="4848" w:type="dxa"/>
          </w:tcPr>
          <w:p w:rsidR="009E4DB9" w:rsidRPr="007F2D24" w:rsidRDefault="009E4DB9" w:rsidP="007F2D24">
            <w:pPr>
              <w:spacing w:after="0" w:line="240" w:lineRule="auto"/>
            </w:pPr>
            <w:r w:rsidRPr="007F2D24">
              <w:rPr>
                <w:b/>
              </w:rPr>
              <w:t>BEGINNING</w:t>
            </w:r>
            <w:r w:rsidRPr="007F2D24">
              <w:t>_____</w:t>
            </w:r>
          </w:p>
          <w:p w:rsidR="009E4DB9" w:rsidRDefault="009E4DB9" w:rsidP="007F2D24">
            <w:pPr>
              <w:spacing w:after="0" w:line="240" w:lineRule="auto"/>
            </w:pPr>
          </w:p>
          <w:p w:rsidR="009E4DB9" w:rsidRPr="007F2D24" w:rsidRDefault="009E4DB9" w:rsidP="007F2D24">
            <w:pPr>
              <w:spacing w:after="0" w:line="240" w:lineRule="auto"/>
            </w:pPr>
            <w:r>
              <w:t>My spelling and punctuation mistakes</w:t>
            </w:r>
            <w:r w:rsidRPr="007F2D24">
              <w:t xml:space="preserve"> make it difficult for my reader to </w:t>
            </w:r>
            <w:r>
              <w:t>understand my writing</w:t>
            </w:r>
            <w:r w:rsidRPr="007F2D24">
              <w:t>.</w:t>
            </w:r>
          </w:p>
          <w:p w:rsidR="009E4DB9" w:rsidRDefault="009E4DB9" w:rsidP="007F2D24">
            <w:pPr>
              <w:spacing w:after="0" w:line="240" w:lineRule="auto"/>
            </w:pPr>
          </w:p>
          <w:p w:rsidR="00E040F2" w:rsidRPr="007F2D24" w:rsidRDefault="00E040F2" w:rsidP="007F2D24">
            <w:pPr>
              <w:spacing w:after="0" w:line="240" w:lineRule="auto"/>
            </w:pPr>
            <w:r>
              <w:t>I need to use apostrophe</w:t>
            </w:r>
            <w:r w:rsidR="00C625F0">
              <w:t>s</w:t>
            </w:r>
            <w:bookmarkStart w:id="0" w:name="_GoBack"/>
            <w:bookmarkEnd w:id="0"/>
            <w:r>
              <w:t>.</w:t>
            </w:r>
          </w:p>
        </w:tc>
      </w:tr>
    </w:tbl>
    <w:p w:rsidR="009E4DB9" w:rsidRDefault="009E4DB9" w:rsidP="001F34BC">
      <w:pPr>
        <w:spacing w:after="0"/>
        <w:rPr>
          <w:b/>
        </w:rPr>
      </w:pPr>
    </w:p>
    <w:p w:rsidR="009E4DB9" w:rsidRDefault="009E4DB9" w:rsidP="001F34BC">
      <w:pPr>
        <w:spacing w:after="0"/>
        <w:rPr>
          <w:b/>
        </w:rPr>
      </w:pPr>
    </w:p>
    <w:p w:rsidR="009E4DB9" w:rsidRDefault="009E4DB9" w:rsidP="001F34BC">
      <w:pPr>
        <w:spacing w:after="0"/>
        <w:rPr>
          <w:b/>
        </w:rPr>
      </w:pPr>
    </w:p>
    <w:p w:rsidR="009E4DB9" w:rsidRDefault="009E4DB9" w:rsidP="001F34BC">
      <w:pPr>
        <w:spacing w:after="0"/>
        <w:rPr>
          <w:b/>
        </w:rPr>
      </w:pPr>
    </w:p>
    <w:p w:rsidR="009E4DB9" w:rsidRDefault="009E4DB9" w:rsidP="001F34BC">
      <w:pPr>
        <w:spacing w:after="0"/>
        <w:rPr>
          <w:b/>
        </w:rPr>
      </w:pPr>
    </w:p>
    <w:p w:rsidR="009E4DB9" w:rsidRDefault="009E4DB9" w:rsidP="001F34BC">
      <w:pPr>
        <w:spacing w:after="0"/>
        <w:rPr>
          <w:b/>
        </w:rPr>
      </w:pPr>
    </w:p>
    <w:p w:rsidR="009E4DB9" w:rsidRDefault="009E4DB9" w:rsidP="001F34BC">
      <w:pPr>
        <w:spacing w:after="0"/>
        <w:rPr>
          <w:b/>
        </w:rPr>
      </w:pPr>
    </w:p>
    <w:p w:rsidR="009E4DB9" w:rsidRDefault="009E4DB9" w:rsidP="001F34BC">
      <w:pPr>
        <w:spacing w:after="0"/>
        <w:rPr>
          <w:b/>
        </w:rPr>
      </w:pPr>
    </w:p>
    <w:p w:rsidR="009E4DB9" w:rsidRDefault="009E4DB9" w:rsidP="002C20B9">
      <w:pPr>
        <w:spacing w:after="0"/>
        <w:ind w:left="3600"/>
        <w:rPr>
          <w:b/>
        </w:rPr>
      </w:pPr>
      <w:r w:rsidRPr="002C20B9">
        <w:rPr>
          <w:b/>
        </w:rPr>
        <w:t>EXPERIENCED___</w:t>
      </w:r>
      <w:r w:rsidRPr="002C20B9">
        <w:rPr>
          <w:b/>
        </w:rPr>
        <w:tab/>
        <w:t xml:space="preserve">                 </w:t>
      </w:r>
      <w:r>
        <w:rPr>
          <w:b/>
        </w:rPr>
        <w:t xml:space="preserve">       </w:t>
      </w:r>
      <w:r w:rsidRPr="002C20B9">
        <w:rPr>
          <w:b/>
        </w:rPr>
        <w:t xml:space="preserve">  DEVELOPING___</w:t>
      </w:r>
      <w:r w:rsidRPr="002C20B9">
        <w:rPr>
          <w:b/>
        </w:rPr>
        <w:tab/>
        <w:t xml:space="preserve">                 </w:t>
      </w:r>
      <w:r>
        <w:rPr>
          <w:b/>
        </w:rPr>
        <w:t xml:space="preserve">                   </w:t>
      </w:r>
      <w:r w:rsidRPr="002C20B9">
        <w:rPr>
          <w:b/>
        </w:rPr>
        <w:t xml:space="preserve"> BEGINNING___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450"/>
        <w:gridCol w:w="3450"/>
        <w:gridCol w:w="3450"/>
        <w:gridCol w:w="3450"/>
      </w:tblGrid>
      <w:tr w:rsidR="009E4DB9" w:rsidRPr="007F2D24" w:rsidTr="008C0ABA">
        <w:trPr>
          <w:trHeight w:val="2260"/>
        </w:trPr>
        <w:tc>
          <w:tcPr>
            <w:tcW w:w="3450" w:type="dxa"/>
          </w:tcPr>
          <w:p w:rsidR="009E4DB9" w:rsidRPr="007F2D24" w:rsidRDefault="009E4DB9" w:rsidP="002C20B9">
            <w:pPr>
              <w:spacing w:after="0"/>
              <w:rPr>
                <w:b/>
              </w:rPr>
            </w:pPr>
            <w:r w:rsidRPr="007F2D24">
              <w:rPr>
                <w:b/>
                <w:bCs/>
              </w:rPr>
              <w:t xml:space="preserve">Writing Process </w:t>
            </w:r>
          </w:p>
        </w:tc>
        <w:tc>
          <w:tcPr>
            <w:tcW w:w="3450" w:type="dxa"/>
          </w:tcPr>
          <w:p w:rsidR="009E4DB9" w:rsidRDefault="009E4DB9" w:rsidP="002C20B9">
            <w:pPr>
              <w:spacing w:after="0"/>
            </w:pPr>
            <w:r w:rsidRPr="007F2D24">
              <w:t xml:space="preserve">--I think of a lot of ideas before choosing one to write about, even if my teacher doesn’t make me.  </w:t>
            </w:r>
          </w:p>
          <w:p w:rsidR="009E4DB9" w:rsidRDefault="009E4DB9" w:rsidP="002C20B9">
            <w:pPr>
              <w:spacing w:after="0"/>
            </w:pPr>
          </w:p>
          <w:p w:rsidR="009E4DB9" w:rsidRPr="007F2D24" w:rsidRDefault="009E4DB9" w:rsidP="002C20B9">
            <w:pPr>
              <w:spacing w:after="0"/>
            </w:pPr>
          </w:p>
          <w:p w:rsidR="009E4DB9" w:rsidRDefault="009E4DB9" w:rsidP="002C20B9">
            <w:pPr>
              <w:spacing w:after="0"/>
            </w:pPr>
            <w:r w:rsidRPr="007F2D24">
              <w:t xml:space="preserve">--I change my writing as I go, based on new ideas I develop or </w:t>
            </w:r>
          </w:p>
          <w:p w:rsidR="009E4DB9" w:rsidRDefault="009E4DB9" w:rsidP="002C20B9">
            <w:pPr>
              <w:spacing w:after="0"/>
            </w:pPr>
            <w:r w:rsidRPr="007F2D24">
              <w:t xml:space="preserve">suggestions from other people. </w:t>
            </w:r>
          </w:p>
          <w:p w:rsidR="009E4DB9" w:rsidRPr="007F2D24" w:rsidRDefault="009E4DB9" w:rsidP="002C20B9">
            <w:pPr>
              <w:spacing w:after="0"/>
            </w:pPr>
          </w:p>
          <w:p w:rsidR="009E4DB9" w:rsidRDefault="009E4DB9" w:rsidP="002C20B9">
            <w:pPr>
              <w:spacing w:after="0"/>
            </w:pPr>
            <w:r w:rsidRPr="007F2D24">
              <w:t xml:space="preserve">--I make corrections in conventions. </w:t>
            </w:r>
          </w:p>
          <w:p w:rsidR="009E4DB9" w:rsidRDefault="009E4DB9" w:rsidP="002C20B9">
            <w:pPr>
              <w:spacing w:after="0"/>
            </w:pPr>
          </w:p>
          <w:p w:rsidR="009E4DB9" w:rsidRDefault="009E4DB9" w:rsidP="002C20B9">
            <w:pPr>
              <w:spacing w:after="0"/>
            </w:pPr>
          </w:p>
          <w:p w:rsidR="009E4DB9" w:rsidRPr="007F2D24" w:rsidRDefault="009E4DB9" w:rsidP="002C20B9">
            <w:pPr>
              <w:spacing w:after="0"/>
            </w:pPr>
          </w:p>
          <w:p w:rsidR="009E4DB9" w:rsidRPr="007F2D24" w:rsidRDefault="009E4DB9" w:rsidP="002C20B9">
            <w:pPr>
              <w:spacing w:after="0"/>
            </w:pPr>
            <w:r w:rsidRPr="007F2D24">
              <w:t xml:space="preserve">--I look for ways to share my work with others. </w:t>
            </w:r>
          </w:p>
        </w:tc>
        <w:tc>
          <w:tcPr>
            <w:tcW w:w="3450" w:type="dxa"/>
          </w:tcPr>
          <w:p w:rsidR="009E4DB9" w:rsidRDefault="009E4DB9" w:rsidP="002C20B9">
            <w:pPr>
              <w:spacing w:after="0"/>
            </w:pPr>
            <w:r w:rsidRPr="007F2D24">
              <w:t xml:space="preserve">--If my teacher tells me to brainstorm, I will. Otherwise, I might just begin drafting. </w:t>
            </w:r>
          </w:p>
          <w:p w:rsidR="009E4DB9" w:rsidRDefault="009E4DB9" w:rsidP="002C20B9">
            <w:pPr>
              <w:spacing w:after="0"/>
            </w:pPr>
          </w:p>
          <w:p w:rsidR="009E4DB9" w:rsidRPr="007F2D24" w:rsidRDefault="009E4DB9" w:rsidP="002C20B9">
            <w:pPr>
              <w:spacing w:after="0"/>
            </w:pPr>
          </w:p>
          <w:p w:rsidR="009E4DB9" w:rsidRDefault="009E4DB9" w:rsidP="002C20B9">
            <w:pPr>
              <w:spacing w:after="0"/>
            </w:pPr>
            <w:r w:rsidRPr="007F2D24">
              <w:t xml:space="preserve">--I make at least one change to my writing when I’m working. </w:t>
            </w:r>
          </w:p>
          <w:p w:rsidR="009E4DB9" w:rsidRDefault="009E4DB9" w:rsidP="002C20B9">
            <w:pPr>
              <w:spacing w:after="0"/>
            </w:pPr>
          </w:p>
          <w:p w:rsidR="009E4DB9" w:rsidRPr="007F2D24" w:rsidRDefault="009E4DB9" w:rsidP="002C20B9">
            <w:pPr>
              <w:spacing w:after="0"/>
            </w:pPr>
          </w:p>
          <w:p w:rsidR="009E4DB9" w:rsidRDefault="009E4DB9" w:rsidP="002C20B9">
            <w:pPr>
              <w:spacing w:after="0"/>
            </w:pPr>
            <w:r w:rsidRPr="007F2D24">
              <w:t>--I ask others to tell me how to improve my work. Sometimes, I make changes.</w:t>
            </w:r>
          </w:p>
          <w:p w:rsidR="009E4DB9" w:rsidRPr="007F2D24" w:rsidRDefault="009E4DB9" w:rsidP="002C20B9">
            <w:pPr>
              <w:spacing w:after="0"/>
            </w:pPr>
          </w:p>
          <w:p w:rsidR="009E4DB9" w:rsidRPr="007F2D24" w:rsidRDefault="009E4DB9" w:rsidP="002C20B9">
            <w:pPr>
              <w:spacing w:after="0"/>
            </w:pPr>
            <w:r w:rsidRPr="007F2D24">
              <w:t xml:space="preserve">--I share my work when my teacher tells me to. </w:t>
            </w:r>
          </w:p>
          <w:p w:rsidR="009E4DB9" w:rsidRPr="007F2D24" w:rsidRDefault="009E4DB9" w:rsidP="002C20B9">
            <w:pPr>
              <w:spacing w:after="0"/>
            </w:pPr>
          </w:p>
          <w:p w:rsidR="009E4DB9" w:rsidRPr="007F2D24" w:rsidRDefault="009E4DB9" w:rsidP="002C20B9">
            <w:pPr>
              <w:spacing w:after="0"/>
            </w:pPr>
          </w:p>
          <w:p w:rsidR="009E4DB9" w:rsidRDefault="009E4DB9" w:rsidP="002C20B9">
            <w:pPr>
              <w:spacing w:after="0"/>
            </w:pPr>
          </w:p>
          <w:p w:rsidR="009E4DB9" w:rsidRDefault="009E4DB9" w:rsidP="002C20B9">
            <w:pPr>
              <w:spacing w:after="0"/>
            </w:pPr>
          </w:p>
          <w:p w:rsidR="009E4DB9" w:rsidRDefault="009E4DB9" w:rsidP="002C20B9">
            <w:pPr>
              <w:spacing w:after="0"/>
            </w:pPr>
          </w:p>
          <w:p w:rsidR="009E4DB9" w:rsidRDefault="009E4DB9" w:rsidP="002C20B9">
            <w:pPr>
              <w:spacing w:after="0"/>
            </w:pPr>
          </w:p>
          <w:p w:rsidR="009E4DB9" w:rsidRDefault="009E4DB9" w:rsidP="002C20B9">
            <w:pPr>
              <w:spacing w:after="0"/>
            </w:pPr>
          </w:p>
          <w:p w:rsidR="009E4DB9" w:rsidRDefault="009E4DB9" w:rsidP="002C20B9">
            <w:pPr>
              <w:spacing w:after="0"/>
            </w:pPr>
          </w:p>
          <w:p w:rsidR="009E4DB9" w:rsidRDefault="009E4DB9" w:rsidP="002C20B9">
            <w:pPr>
              <w:spacing w:after="0"/>
            </w:pPr>
          </w:p>
          <w:p w:rsidR="009E4DB9" w:rsidRDefault="009E4DB9" w:rsidP="002C20B9">
            <w:pPr>
              <w:spacing w:after="0"/>
            </w:pPr>
          </w:p>
          <w:p w:rsidR="009E4DB9" w:rsidRPr="007F2D24" w:rsidRDefault="009E4DB9" w:rsidP="002C20B9">
            <w:pPr>
              <w:spacing w:after="0"/>
            </w:pPr>
          </w:p>
          <w:p w:rsidR="009E4DB9" w:rsidRPr="007F2D24" w:rsidRDefault="009E4DB9" w:rsidP="002C20B9">
            <w:pPr>
              <w:spacing w:after="0"/>
            </w:pPr>
            <w:r w:rsidRPr="007F2D24">
              <w:tab/>
            </w:r>
          </w:p>
        </w:tc>
        <w:tc>
          <w:tcPr>
            <w:tcW w:w="3450" w:type="dxa"/>
          </w:tcPr>
          <w:p w:rsidR="009E4DB9" w:rsidRPr="007F2D24" w:rsidRDefault="009E4DB9" w:rsidP="002C20B9">
            <w:pPr>
              <w:spacing w:after="0"/>
            </w:pPr>
            <w:r w:rsidRPr="007F2D24">
              <w:t xml:space="preserve">--My writing is usually based upon the first idea that comes to mind. </w:t>
            </w:r>
          </w:p>
          <w:p w:rsidR="009E4DB9" w:rsidRDefault="009E4DB9" w:rsidP="002C20B9">
            <w:pPr>
              <w:spacing w:after="0"/>
            </w:pPr>
            <w:r w:rsidRPr="007F2D24">
              <w:t xml:space="preserve">--I’m not sure how to make changes to my writing yet. </w:t>
            </w:r>
          </w:p>
          <w:p w:rsidR="009E4DB9" w:rsidRPr="007F2D24" w:rsidRDefault="009E4DB9" w:rsidP="002C20B9">
            <w:pPr>
              <w:spacing w:after="0"/>
            </w:pPr>
          </w:p>
          <w:p w:rsidR="009E4DB9" w:rsidRDefault="009E4DB9" w:rsidP="002C20B9">
            <w:pPr>
              <w:spacing w:after="0"/>
            </w:pPr>
            <w:r w:rsidRPr="007F2D24">
              <w:t xml:space="preserve">--My final copy is nearly identical to my rough draft.  </w:t>
            </w:r>
          </w:p>
          <w:p w:rsidR="009E4DB9" w:rsidRDefault="009E4DB9" w:rsidP="002C20B9">
            <w:pPr>
              <w:spacing w:after="0"/>
            </w:pPr>
          </w:p>
          <w:p w:rsidR="009E4DB9" w:rsidRPr="007F2D24" w:rsidRDefault="009E4DB9" w:rsidP="002C20B9">
            <w:pPr>
              <w:spacing w:after="0"/>
            </w:pPr>
          </w:p>
          <w:p w:rsidR="009E4DB9" w:rsidRPr="007F2D24" w:rsidRDefault="009E4DB9" w:rsidP="002C20B9">
            <w:pPr>
              <w:spacing w:after="0"/>
            </w:pPr>
            <w:r w:rsidRPr="007F2D24">
              <w:t xml:space="preserve">--I don’t share my work with other people. </w:t>
            </w:r>
          </w:p>
        </w:tc>
      </w:tr>
      <w:tr w:rsidR="009E4DB9" w:rsidRPr="007F2D24" w:rsidTr="008C0ABA">
        <w:trPr>
          <w:trHeight w:val="2258"/>
        </w:trPr>
        <w:tc>
          <w:tcPr>
            <w:tcW w:w="3450" w:type="dxa"/>
          </w:tcPr>
          <w:p w:rsidR="009E4DB9" w:rsidRPr="007F2D24" w:rsidRDefault="009E4DB9" w:rsidP="002C20B9">
            <w:pPr>
              <w:spacing w:after="0"/>
              <w:rPr>
                <w:b/>
                <w:bCs/>
              </w:rPr>
            </w:pPr>
          </w:p>
          <w:p w:rsidR="009E4DB9" w:rsidRPr="007F2D24" w:rsidRDefault="009E4DB9" w:rsidP="002C20B9">
            <w:pPr>
              <w:spacing w:after="0"/>
              <w:rPr>
                <w:b/>
              </w:rPr>
            </w:pPr>
            <w:r w:rsidRPr="007F2D24">
              <w:rPr>
                <w:b/>
                <w:bCs/>
              </w:rPr>
              <w:t xml:space="preserve">Technology Integration </w:t>
            </w:r>
          </w:p>
        </w:tc>
        <w:tc>
          <w:tcPr>
            <w:tcW w:w="3450" w:type="dxa"/>
          </w:tcPr>
          <w:p w:rsidR="009E4DB9" w:rsidRPr="007F2D24" w:rsidRDefault="009E4DB9" w:rsidP="002C20B9">
            <w:pPr>
              <w:spacing w:after="0"/>
              <w:rPr>
                <w:b/>
              </w:rPr>
            </w:pPr>
            <w:r w:rsidRPr="007F2D24">
              <w:rPr>
                <w:b/>
              </w:rPr>
              <w:t xml:space="preserve">  EXPERIENCED___</w:t>
            </w:r>
          </w:p>
          <w:p w:rsidR="009E4DB9" w:rsidRDefault="009E4DB9" w:rsidP="002C20B9">
            <w:pPr>
              <w:spacing w:after="0"/>
            </w:pPr>
            <w:r w:rsidRPr="007F2D24">
              <w:t xml:space="preserve">--I can use what I know about technology tools to choose the best tool for my given purpose, without any help from my teacher. </w:t>
            </w:r>
          </w:p>
          <w:p w:rsidR="009E4DB9" w:rsidRPr="007F2D24" w:rsidRDefault="009E4DB9" w:rsidP="002C20B9">
            <w:pPr>
              <w:spacing w:after="0"/>
            </w:pPr>
          </w:p>
          <w:p w:rsidR="009E4DB9" w:rsidRDefault="009E4DB9" w:rsidP="002C20B9">
            <w:pPr>
              <w:spacing w:after="0"/>
            </w:pPr>
            <w:r w:rsidRPr="007F2D24">
              <w:t xml:space="preserve">--I use selected technology tools to create something compelling, distinct, and meaningful to a wider audience. </w:t>
            </w:r>
          </w:p>
          <w:p w:rsidR="009E4DB9" w:rsidRDefault="009E4DB9" w:rsidP="002C20B9">
            <w:pPr>
              <w:spacing w:after="0"/>
            </w:pPr>
          </w:p>
          <w:p w:rsidR="009E4DB9" w:rsidRPr="007F2D24" w:rsidRDefault="009E4DB9" w:rsidP="002C20B9">
            <w:pPr>
              <w:spacing w:after="0"/>
            </w:pPr>
          </w:p>
          <w:p w:rsidR="009E4DB9" w:rsidRPr="007F2D24" w:rsidRDefault="009E4DB9" w:rsidP="002C20B9">
            <w:pPr>
              <w:spacing w:after="0"/>
              <w:rPr>
                <w:b/>
              </w:rPr>
            </w:pPr>
            <w:r w:rsidRPr="007F2D24">
              <w:t>--I use selected technology tools to share my work with an audience beyond my school district, and I use what I learn from their feedback to make my work better.</w:t>
            </w:r>
            <w:r w:rsidRPr="007F2D24">
              <w:rPr>
                <w:b/>
              </w:rPr>
              <w:t xml:space="preserve"> </w:t>
            </w:r>
          </w:p>
        </w:tc>
        <w:tc>
          <w:tcPr>
            <w:tcW w:w="3450" w:type="dxa"/>
          </w:tcPr>
          <w:p w:rsidR="009E4DB9" w:rsidRPr="007F2D24" w:rsidRDefault="009E4DB9" w:rsidP="002C20B9">
            <w:pPr>
              <w:spacing w:after="0"/>
              <w:rPr>
                <w:b/>
              </w:rPr>
            </w:pPr>
            <w:r w:rsidRPr="007F2D24">
              <w:rPr>
                <w:b/>
              </w:rPr>
              <w:t xml:space="preserve">   DEVELOPING___</w:t>
            </w:r>
          </w:p>
          <w:p w:rsidR="009E4DB9" w:rsidRDefault="009E4DB9" w:rsidP="002C20B9">
            <w:pPr>
              <w:spacing w:after="0"/>
            </w:pPr>
            <w:r w:rsidRPr="007F2D24">
              <w:t xml:space="preserve">--My teacher helps me select and use technology tools that connect with my purposes. </w:t>
            </w:r>
          </w:p>
          <w:p w:rsidR="009E4DB9" w:rsidRDefault="009E4DB9" w:rsidP="002C20B9">
            <w:pPr>
              <w:spacing w:after="0"/>
            </w:pPr>
          </w:p>
          <w:p w:rsidR="009E4DB9" w:rsidRPr="007F2D24" w:rsidRDefault="009E4DB9" w:rsidP="002C20B9">
            <w:pPr>
              <w:spacing w:after="0"/>
            </w:pPr>
          </w:p>
          <w:p w:rsidR="009E4DB9" w:rsidRDefault="009E4DB9" w:rsidP="002C20B9">
            <w:pPr>
              <w:spacing w:after="0"/>
            </w:pPr>
            <w:r w:rsidRPr="007F2D24">
              <w:t xml:space="preserve">--I use the technology tools chosen by my teacher to create something interesting that I would not have been able to create otherwise </w:t>
            </w:r>
          </w:p>
          <w:p w:rsidR="009E4DB9" w:rsidRDefault="009E4DB9" w:rsidP="002C20B9">
            <w:pPr>
              <w:spacing w:after="0"/>
            </w:pPr>
          </w:p>
          <w:p w:rsidR="009E4DB9" w:rsidRPr="007F2D24" w:rsidRDefault="009E4DB9" w:rsidP="002C20B9">
            <w:pPr>
              <w:spacing w:after="0"/>
            </w:pPr>
          </w:p>
          <w:p w:rsidR="009E4DB9" w:rsidRPr="007F2D24" w:rsidRDefault="009E4DB9" w:rsidP="002C20B9">
            <w:pPr>
              <w:spacing w:after="0"/>
              <w:rPr>
                <w:b/>
              </w:rPr>
            </w:pPr>
            <w:r w:rsidRPr="007F2D24">
              <w:t>--I use selected technology tools to share my work with an audience</w:t>
            </w:r>
            <w:r w:rsidRPr="007F2D24">
              <w:rPr>
                <w:b/>
              </w:rPr>
              <w:t xml:space="preserve">. </w:t>
            </w:r>
          </w:p>
        </w:tc>
        <w:tc>
          <w:tcPr>
            <w:tcW w:w="3450" w:type="dxa"/>
          </w:tcPr>
          <w:p w:rsidR="009E4DB9" w:rsidRPr="007F2D24" w:rsidRDefault="009E4DB9" w:rsidP="002C20B9">
            <w:pPr>
              <w:spacing w:after="0"/>
              <w:rPr>
                <w:b/>
              </w:rPr>
            </w:pPr>
            <w:r w:rsidRPr="007F2D24">
              <w:rPr>
                <w:b/>
              </w:rPr>
              <w:t xml:space="preserve">  BEGINNING___</w:t>
            </w:r>
          </w:p>
          <w:p w:rsidR="009E4DB9" w:rsidRDefault="009E4DB9" w:rsidP="002C20B9">
            <w:pPr>
              <w:spacing w:after="0"/>
            </w:pPr>
            <w:r w:rsidRPr="007F2D24">
              <w:t xml:space="preserve">--I use the single technology tool suggested to me by my teacher. </w:t>
            </w:r>
          </w:p>
          <w:p w:rsidR="009E4DB9" w:rsidRDefault="009E4DB9" w:rsidP="002C20B9">
            <w:pPr>
              <w:spacing w:after="0"/>
            </w:pPr>
          </w:p>
          <w:p w:rsidR="009E4DB9" w:rsidRDefault="009E4DB9" w:rsidP="002C20B9">
            <w:pPr>
              <w:spacing w:after="0"/>
            </w:pPr>
          </w:p>
          <w:p w:rsidR="009E4DB9" w:rsidRPr="007F2D24" w:rsidRDefault="009E4DB9" w:rsidP="002C20B9">
            <w:pPr>
              <w:spacing w:after="0"/>
            </w:pPr>
          </w:p>
          <w:p w:rsidR="009E4DB9" w:rsidRDefault="009E4DB9" w:rsidP="002C20B9">
            <w:pPr>
              <w:spacing w:after="0"/>
            </w:pPr>
            <w:r w:rsidRPr="007F2D24">
              <w:t xml:space="preserve">--I use the technology tools chosen by my teacher to create something very similar to a product that might have been created using pencil and paper. </w:t>
            </w:r>
          </w:p>
          <w:p w:rsidR="009E4DB9" w:rsidRPr="007F2D24" w:rsidRDefault="009E4DB9" w:rsidP="002C20B9">
            <w:pPr>
              <w:spacing w:after="0"/>
            </w:pPr>
          </w:p>
          <w:p w:rsidR="009E4DB9" w:rsidRPr="007F2D24" w:rsidRDefault="009E4DB9" w:rsidP="002C20B9">
            <w:pPr>
              <w:spacing w:after="0"/>
              <w:rPr>
                <w:b/>
              </w:rPr>
            </w:pPr>
            <w:r w:rsidRPr="007F2D24">
              <w:t xml:space="preserve">--I am learning how I can share my work with an audience using technology tools. </w:t>
            </w:r>
          </w:p>
        </w:tc>
      </w:tr>
    </w:tbl>
    <w:p w:rsidR="009E4DB9" w:rsidRPr="001F34BC" w:rsidRDefault="009E4DB9" w:rsidP="001F34BC">
      <w:pPr>
        <w:spacing w:after="0"/>
        <w:rPr>
          <w:b/>
        </w:rPr>
      </w:pPr>
    </w:p>
    <w:sectPr w:rsidR="009E4DB9" w:rsidRPr="001F34BC" w:rsidSect="00E44B87">
      <w:headerReference w:type="default" r:id="rId8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537" w:rsidRDefault="005D2537" w:rsidP="001F34BC">
      <w:pPr>
        <w:spacing w:after="0" w:line="240" w:lineRule="auto"/>
      </w:pPr>
      <w:r>
        <w:separator/>
      </w:r>
    </w:p>
  </w:endnote>
  <w:endnote w:type="continuationSeparator" w:id="0">
    <w:p w:rsidR="005D2537" w:rsidRDefault="005D2537" w:rsidP="001F34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537" w:rsidRDefault="005D2537" w:rsidP="001F34BC">
      <w:pPr>
        <w:spacing w:after="0" w:line="240" w:lineRule="auto"/>
      </w:pPr>
      <w:r>
        <w:separator/>
      </w:r>
    </w:p>
  </w:footnote>
  <w:footnote w:type="continuationSeparator" w:id="0">
    <w:p w:rsidR="005D2537" w:rsidRDefault="005D2537" w:rsidP="001F34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DB9" w:rsidRDefault="009E4DB9">
    <w:pPr>
      <w:pStyle w:val="Header"/>
    </w:pPr>
    <w:proofErr w:type="gramStart"/>
    <w:r>
      <w:t>DOCUMENT  UR1</w:t>
    </w:r>
    <w:proofErr w:type="gramEnd"/>
    <w:r>
      <w:t>, UR2, UR3 AND UR4</w:t>
    </w:r>
  </w:p>
  <w:p w:rsidR="009E4DB9" w:rsidRDefault="009E4DB9">
    <w:pPr>
      <w:pStyle w:val="Header"/>
    </w:pPr>
    <w:r>
      <w:t>CCLS: W.2.2, W.2.5</w:t>
    </w:r>
    <w:r w:rsidR="00A92B0B">
      <w:t>, W.2.7, L.2.1, L.2.2c</w:t>
    </w:r>
  </w:p>
  <w:p w:rsidR="009E4DB9" w:rsidRDefault="009E4DB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C4A5B"/>
    <w:multiLevelType w:val="hybridMultilevel"/>
    <w:tmpl w:val="ACA255EC"/>
    <w:lvl w:ilvl="0" w:tplc="8B54BDD8">
      <w:numFmt w:val="bullet"/>
      <w:lvlText w:val="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E61D39"/>
    <w:multiLevelType w:val="hybridMultilevel"/>
    <w:tmpl w:val="79FE6616"/>
    <w:lvl w:ilvl="0" w:tplc="8E303E4C">
      <w:start w:val="1"/>
      <w:numFmt w:val="lowerLetter"/>
      <w:lvlText w:val="%1."/>
      <w:lvlJc w:val="left"/>
      <w:pPr>
        <w:ind w:left="195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67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39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11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8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5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2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9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710" w:hanging="180"/>
      </w:pPr>
      <w:rPr>
        <w:rFonts w:cs="Times New Roman"/>
      </w:rPr>
    </w:lvl>
  </w:abstractNum>
  <w:abstractNum w:abstractNumId="2">
    <w:nsid w:val="3D022940"/>
    <w:multiLevelType w:val="hybridMultilevel"/>
    <w:tmpl w:val="4C84FD52"/>
    <w:lvl w:ilvl="0" w:tplc="0409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3">
    <w:nsid w:val="445063CC"/>
    <w:multiLevelType w:val="hybridMultilevel"/>
    <w:tmpl w:val="CDA24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5E161E"/>
    <w:multiLevelType w:val="hybridMultilevel"/>
    <w:tmpl w:val="3A94B7CE"/>
    <w:lvl w:ilvl="0" w:tplc="8B54BDD8">
      <w:numFmt w:val="bullet"/>
      <w:lvlText w:val="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B03502"/>
    <w:multiLevelType w:val="hybridMultilevel"/>
    <w:tmpl w:val="B4944470"/>
    <w:lvl w:ilvl="0" w:tplc="8B54BDD8">
      <w:numFmt w:val="bullet"/>
      <w:lvlText w:val="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E4517"/>
    <w:rsid w:val="00073CD9"/>
    <w:rsid w:val="000772B8"/>
    <w:rsid w:val="000B15E6"/>
    <w:rsid w:val="000E5ABD"/>
    <w:rsid w:val="0019109D"/>
    <w:rsid w:val="001F34BC"/>
    <w:rsid w:val="002A514A"/>
    <w:rsid w:val="002C20B9"/>
    <w:rsid w:val="002E4517"/>
    <w:rsid w:val="00300A3A"/>
    <w:rsid w:val="003173F2"/>
    <w:rsid w:val="00415A28"/>
    <w:rsid w:val="00417132"/>
    <w:rsid w:val="004246CF"/>
    <w:rsid w:val="00444152"/>
    <w:rsid w:val="004877C1"/>
    <w:rsid w:val="004A04F1"/>
    <w:rsid w:val="004A68CE"/>
    <w:rsid w:val="004B2A98"/>
    <w:rsid w:val="004F5504"/>
    <w:rsid w:val="004F755E"/>
    <w:rsid w:val="005103B1"/>
    <w:rsid w:val="00530CA8"/>
    <w:rsid w:val="005D2537"/>
    <w:rsid w:val="005E4E45"/>
    <w:rsid w:val="006F5D67"/>
    <w:rsid w:val="007A2D2A"/>
    <w:rsid w:val="007F2D24"/>
    <w:rsid w:val="007F52EF"/>
    <w:rsid w:val="0083208D"/>
    <w:rsid w:val="008521C3"/>
    <w:rsid w:val="008C0ABA"/>
    <w:rsid w:val="00955536"/>
    <w:rsid w:val="009E4DB9"/>
    <w:rsid w:val="00A92B0B"/>
    <w:rsid w:val="00AB153B"/>
    <w:rsid w:val="00B141D6"/>
    <w:rsid w:val="00BA7466"/>
    <w:rsid w:val="00C625F0"/>
    <w:rsid w:val="00C93D91"/>
    <w:rsid w:val="00D609A7"/>
    <w:rsid w:val="00DA1B8C"/>
    <w:rsid w:val="00DB2966"/>
    <w:rsid w:val="00DE67F3"/>
    <w:rsid w:val="00E00951"/>
    <w:rsid w:val="00E040F2"/>
    <w:rsid w:val="00E3485C"/>
    <w:rsid w:val="00E44B87"/>
    <w:rsid w:val="00E83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4F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A1B8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1F3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F34B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F3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F34BC"/>
    <w:rPr>
      <w:rFonts w:cs="Times New Roman"/>
    </w:rPr>
  </w:style>
  <w:style w:type="character" w:styleId="Hyperlink">
    <w:name w:val="Hyperlink"/>
    <w:uiPriority w:val="99"/>
    <w:rsid w:val="00C93D91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2C20B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AB153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B153B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gelastockman\Desktop\LkptAssessment%20Blueprints\GRADE4\LCSDGrade5RubricCCLS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LCSDGrade5RubricCCLS1</Template>
  <TotalTime>4</TotalTime>
  <Pages>1</Pages>
  <Words>768</Words>
  <Characters>4382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Lockport City School District</vt:lpstr>
    </vt:vector>
  </TitlesOfParts>
  <Company>Toshiba</Company>
  <LinksUpToDate>false</LinksUpToDate>
  <CharactersWithSpaces>5140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Lockport City School District</dc:title>
  <dc:creator>angelastockman</dc:creator>
  <cp:lastModifiedBy>Owner</cp:lastModifiedBy>
  <cp:revision>5</cp:revision>
  <cp:lastPrinted>2012-09-01T14:53:00Z</cp:lastPrinted>
  <dcterms:created xsi:type="dcterms:W3CDTF">2012-09-01T14:53:00Z</dcterms:created>
  <dcterms:modified xsi:type="dcterms:W3CDTF">2012-09-01T14:57:00Z</dcterms:modified>
</cp:coreProperties>
</file>